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03FC7" w14:textId="77777777" w:rsidR="009A1314" w:rsidRDefault="009A1314" w:rsidP="009A13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BAATH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469B5A28" w14:textId="77777777" w:rsidR="009A1314" w:rsidRDefault="009A1314" w:rsidP="009A13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Mounted archer.</w:t>
      </w:r>
    </w:p>
    <w:p w14:paraId="50DE9875" w14:textId="77777777" w:rsidR="009A1314" w:rsidRDefault="009A1314" w:rsidP="009A13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68B97E0" w14:textId="77777777" w:rsidR="009A1314" w:rsidRDefault="009A1314" w:rsidP="009A13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44E17E9" w14:textId="77777777" w:rsidR="009A1314" w:rsidRDefault="009A1314" w:rsidP="009A13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32F80D94" w14:textId="77777777" w:rsidR="009A1314" w:rsidRDefault="009A1314" w:rsidP="009A131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12DA8A0" w14:textId="77777777" w:rsidR="009A1314" w:rsidRDefault="009A1314" w:rsidP="009A131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FAAF55C" w14:textId="77777777" w:rsidR="009A1314" w:rsidRDefault="009A1314" w:rsidP="009A13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C93D8B6" w14:textId="77777777" w:rsidR="009A1314" w:rsidRDefault="009A1314" w:rsidP="009A13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EED958F" w14:textId="77777777" w:rsidR="009A1314" w:rsidRDefault="009A1314" w:rsidP="009A131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January 2023</w:t>
      </w:r>
    </w:p>
    <w:p w14:paraId="107E84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55760" w14:textId="77777777" w:rsidR="009A1314" w:rsidRDefault="009A1314" w:rsidP="009139A6">
      <w:r>
        <w:separator/>
      </w:r>
    </w:p>
  </w:endnote>
  <w:endnote w:type="continuationSeparator" w:id="0">
    <w:p w14:paraId="2B4FB442" w14:textId="77777777" w:rsidR="009A1314" w:rsidRDefault="009A13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C2C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3D2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80E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A2FA" w14:textId="77777777" w:rsidR="009A1314" w:rsidRDefault="009A1314" w:rsidP="009139A6">
      <w:r>
        <w:separator/>
      </w:r>
    </w:p>
  </w:footnote>
  <w:footnote w:type="continuationSeparator" w:id="0">
    <w:p w14:paraId="2D5CD505" w14:textId="77777777" w:rsidR="009A1314" w:rsidRDefault="009A13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B5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7CB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4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314"/>
    <w:rsid w:val="000666E0"/>
    <w:rsid w:val="002510B7"/>
    <w:rsid w:val="005C130B"/>
    <w:rsid w:val="00826F5C"/>
    <w:rsid w:val="009139A6"/>
    <w:rsid w:val="009448BB"/>
    <w:rsid w:val="00947624"/>
    <w:rsid w:val="009A131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19394"/>
  <w15:chartTrackingRefBased/>
  <w15:docId w15:val="{0D79DBA0-A54D-47EC-A725-11183C87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2023-02-27T22:05:00Z</dcterms:created>
  <dcterms:modified xsi:type="dcterms:W3CDTF">2023-02-27T22:06:00Z</dcterms:modified>
</cp:coreProperties>
</file>